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C9" w:rsidRDefault="00FA52C9" w:rsidP="00DF2F0A">
      <w:pPr>
        <w:jc w:val="center"/>
        <w:rPr>
          <w:b/>
          <w:sz w:val="36"/>
        </w:rPr>
      </w:pPr>
    </w:p>
    <w:p w:rsidR="00FA52C9" w:rsidRDefault="00FA52C9" w:rsidP="00DF2F0A">
      <w:pPr>
        <w:jc w:val="center"/>
        <w:rPr>
          <w:b/>
          <w:sz w:val="36"/>
        </w:rPr>
      </w:pPr>
      <w:bookmarkStart w:id="0" w:name="_GoBack"/>
      <w:bookmarkEnd w:id="0"/>
    </w:p>
    <w:p w:rsidR="00FA52C9" w:rsidRDefault="00FA52C9" w:rsidP="00DF2F0A">
      <w:pPr>
        <w:jc w:val="center"/>
        <w:rPr>
          <w:b/>
          <w:sz w:val="36"/>
        </w:rPr>
      </w:pPr>
      <w:r w:rsidRPr="002A101C">
        <w:rPr>
          <w:rFonts w:hint="eastAsia"/>
          <w:b/>
          <w:sz w:val="36"/>
        </w:rPr>
        <w:t>同意接收毕业生实习的函</w:t>
      </w:r>
      <w:r>
        <w:rPr>
          <w:rFonts w:hint="eastAsia"/>
          <w:b/>
          <w:sz w:val="36"/>
        </w:rPr>
        <w:t>（</w:t>
      </w:r>
      <w:r w:rsidRPr="000F1634">
        <w:rPr>
          <w:rFonts w:hint="eastAsia"/>
          <w:b/>
          <w:color w:val="FF0000"/>
          <w:sz w:val="36"/>
        </w:rPr>
        <w:t>模板</w:t>
      </w:r>
      <w:r>
        <w:rPr>
          <w:rFonts w:hint="eastAsia"/>
          <w:b/>
          <w:sz w:val="36"/>
        </w:rPr>
        <w:t>）</w:t>
      </w:r>
    </w:p>
    <w:p w:rsidR="00FA52C9" w:rsidRPr="002A101C" w:rsidRDefault="00FA52C9" w:rsidP="00DF2F0A">
      <w:pPr>
        <w:jc w:val="center"/>
        <w:rPr>
          <w:b/>
          <w:sz w:val="36"/>
        </w:rPr>
      </w:pPr>
    </w:p>
    <w:p w:rsidR="00FA52C9" w:rsidRPr="00D84AE6" w:rsidRDefault="00FA52C9">
      <w:pPr>
        <w:rPr>
          <w:sz w:val="28"/>
        </w:rPr>
      </w:pPr>
    </w:p>
    <w:p w:rsidR="00FA52C9" w:rsidRPr="00D84AE6" w:rsidRDefault="00FA52C9">
      <w:pPr>
        <w:rPr>
          <w:sz w:val="28"/>
        </w:rPr>
      </w:pPr>
      <w:r w:rsidRPr="00D84AE6">
        <w:rPr>
          <w:rFonts w:hint="eastAsia"/>
          <w:sz w:val="28"/>
        </w:rPr>
        <w:t>扬州大学动物科学与技术学院：</w:t>
      </w:r>
    </w:p>
    <w:p w:rsidR="00FA52C9" w:rsidRDefault="00FA52C9">
      <w:pPr>
        <w:rPr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经双向选择与协商，本单位拟录取贵院</w:t>
      </w:r>
      <w:r>
        <w:rPr>
          <w:sz w:val="28"/>
        </w:rPr>
        <w:t>2016</w:t>
      </w:r>
      <w:r>
        <w:rPr>
          <w:rFonts w:hint="eastAsia"/>
          <w:sz w:val="28"/>
        </w:rPr>
        <w:t>届毕业生</w:t>
      </w:r>
      <w:r>
        <w:rPr>
          <w:sz w:val="28"/>
        </w:rPr>
        <w:t>***</w:t>
      </w:r>
      <w:r>
        <w:rPr>
          <w:rFonts w:hint="eastAsia"/>
          <w:sz w:val="28"/>
        </w:rPr>
        <w:t>为工作人员，需要该生到单位进行毕业生产实习，实习时间从</w:t>
      </w:r>
      <w:r>
        <w:rPr>
          <w:sz w:val="28"/>
        </w:rPr>
        <w:t>2016</w:t>
      </w:r>
      <w:r>
        <w:rPr>
          <w:rFonts w:hint="eastAsia"/>
          <w:sz w:val="28"/>
        </w:rPr>
        <w:t>年</w:t>
      </w:r>
      <w:r>
        <w:rPr>
          <w:sz w:val="28"/>
        </w:rPr>
        <w:t>*</w:t>
      </w:r>
      <w:r>
        <w:rPr>
          <w:rFonts w:hint="eastAsia"/>
          <w:sz w:val="28"/>
        </w:rPr>
        <w:t>月</w:t>
      </w:r>
      <w:r>
        <w:rPr>
          <w:sz w:val="28"/>
        </w:rPr>
        <w:t>*</w:t>
      </w:r>
      <w:r>
        <w:rPr>
          <w:rFonts w:hint="eastAsia"/>
          <w:sz w:val="28"/>
        </w:rPr>
        <w:t>到</w:t>
      </w:r>
      <w:r>
        <w:rPr>
          <w:sz w:val="28"/>
        </w:rPr>
        <w:t>2016</w:t>
      </w:r>
      <w:r>
        <w:rPr>
          <w:rFonts w:hint="eastAsia"/>
          <w:sz w:val="28"/>
        </w:rPr>
        <w:t>年</w:t>
      </w:r>
      <w:r>
        <w:rPr>
          <w:sz w:val="28"/>
        </w:rPr>
        <w:t>*</w:t>
      </w:r>
      <w:r>
        <w:rPr>
          <w:rFonts w:hint="eastAsia"/>
          <w:sz w:val="28"/>
        </w:rPr>
        <w:t>月</w:t>
      </w:r>
      <w:r>
        <w:rPr>
          <w:sz w:val="28"/>
        </w:rPr>
        <w:t>*</w:t>
      </w:r>
      <w:r>
        <w:rPr>
          <w:rFonts w:hint="eastAsia"/>
          <w:sz w:val="28"/>
        </w:rPr>
        <w:t>日，实习期待遇为人民币</w:t>
      </w:r>
      <w:r>
        <w:rPr>
          <w:sz w:val="28"/>
        </w:rPr>
        <w:t>*</w:t>
      </w:r>
      <w:r>
        <w:rPr>
          <w:rFonts w:hint="eastAsia"/>
          <w:sz w:val="28"/>
        </w:rPr>
        <w:t>元</w:t>
      </w:r>
      <w:r>
        <w:rPr>
          <w:sz w:val="28"/>
        </w:rPr>
        <w:t>/</w:t>
      </w:r>
      <w:r>
        <w:rPr>
          <w:rFonts w:hint="eastAsia"/>
          <w:sz w:val="28"/>
        </w:rPr>
        <w:t>月（大写：</w:t>
      </w:r>
      <w:r>
        <w:rPr>
          <w:sz w:val="28"/>
        </w:rPr>
        <w:t>**</w:t>
      </w:r>
      <w:r>
        <w:rPr>
          <w:rFonts w:hint="eastAsia"/>
          <w:sz w:val="28"/>
        </w:rPr>
        <w:t>元），具体实习内容为：</w:t>
      </w:r>
      <w:r>
        <w:rPr>
          <w:sz w:val="28"/>
        </w:rPr>
        <w:t>****</w:t>
      </w:r>
      <w:r>
        <w:rPr>
          <w:rFonts w:hint="eastAsia"/>
          <w:sz w:val="28"/>
        </w:rPr>
        <w:t>，同时保障实习期内的专业教育与安全，并配合学校做好毕业论文与教育管理工作，希给予安排。</w:t>
      </w:r>
    </w:p>
    <w:p w:rsidR="00FA52C9" w:rsidRDefault="00FA52C9">
      <w:pPr>
        <w:rPr>
          <w:sz w:val="28"/>
        </w:rPr>
      </w:pPr>
    </w:p>
    <w:p w:rsidR="00FA52C9" w:rsidRDefault="00FA52C9" w:rsidP="00357BB2">
      <w:pPr>
        <w:ind w:firstLine="564"/>
        <w:rPr>
          <w:sz w:val="28"/>
        </w:rPr>
      </w:pPr>
      <w:r>
        <w:rPr>
          <w:rFonts w:hint="eastAsia"/>
          <w:sz w:val="28"/>
        </w:rPr>
        <w:t>谢谢！</w:t>
      </w:r>
    </w:p>
    <w:p w:rsidR="00FA52C9" w:rsidRDefault="00FA52C9" w:rsidP="00357BB2">
      <w:pPr>
        <w:ind w:firstLine="564"/>
        <w:rPr>
          <w:sz w:val="28"/>
        </w:rPr>
      </w:pPr>
    </w:p>
    <w:p w:rsidR="00FA52C9" w:rsidRDefault="00FA52C9" w:rsidP="00357BB2">
      <w:pPr>
        <w:ind w:firstLine="564"/>
        <w:rPr>
          <w:sz w:val="28"/>
        </w:rPr>
      </w:pPr>
      <w:r>
        <w:rPr>
          <w:sz w:val="28"/>
        </w:rPr>
        <w:t xml:space="preserve">                           </w:t>
      </w:r>
      <w:r>
        <w:rPr>
          <w:rFonts w:hint="eastAsia"/>
          <w:sz w:val="28"/>
        </w:rPr>
        <w:t>单位名称（盖章）：</w:t>
      </w:r>
    </w:p>
    <w:p w:rsidR="00FA52C9" w:rsidRDefault="00FA52C9" w:rsidP="00357BB2">
      <w:pPr>
        <w:ind w:firstLine="564"/>
        <w:rPr>
          <w:sz w:val="28"/>
        </w:rPr>
      </w:pPr>
      <w:r>
        <w:rPr>
          <w:sz w:val="28"/>
        </w:rPr>
        <w:t xml:space="preserve">                           </w:t>
      </w:r>
      <w:r>
        <w:rPr>
          <w:rFonts w:hint="eastAsia"/>
          <w:sz w:val="28"/>
        </w:rPr>
        <w:t>单位地址：</w:t>
      </w:r>
    </w:p>
    <w:p w:rsidR="00FA52C9" w:rsidRDefault="00FA52C9" w:rsidP="00357BB2">
      <w:pPr>
        <w:ind w:firstLine="564"/>
        <w:rPr>
          <w:sz w:val="28"/>
        </w:rPr>
      </w:pPr>
      <w:r>
        <w:rPr>
          <w:sz w:val="28"/>
        </w:rPr>
        <w:t xml:space="preserve">                           </w:t>
      </w:r>
      <w:r>
        <w:rPr>
          <w:rFonts w:hint="eastAsia"/>
          <w:sz w:val="28"/>
        </w:rPr>
        <w:t>联系人：</w:t>
      </w:r>
    </w:p>
    <w:p w:rsidR="00FA52C9" w:rsidRPr="000F6AA3" w:rsidRDefault="00FA52C9" w:rsidP="00357BB2">
      <w:pPr>
        <w:ind w:firstLine="564"/>
        <w:rPr>
          <w:sz w:val="28"/>
        </w:rPr>
      </w:pPr>
      <w:r>
        <w:rPr>
          <w:sz w:val="28"/>
        </w:rPr>
        <w:t xml:space="preserve">                           </w:t>
      </w:r>
      <w:r>
        <w:rPr>
          <w:rFonts w:hint="eastAsia"/>
          <w:sz w:val="28"/>
        </w:rPr>
        <w:t>联系电话：</w:t>
      </w:r>
    </w:p>
    <w:p w:rsidR="00FA52C9" w:rsidRPr="00D84AE6" w:rsidRDefault="00FA52C9">
      <w:pPr>
        <w:rPr>
          <w:sz w:val="28"/>
        </w:rPr>
      </w:pPr>
    </w:p>
    <w:p w:rsidR="00FA52C9" w:rsidRPr="00D84AE6" w:rsidRDefault="00FA52C9">
      <w:pPr>
        <w:rPr>
          <w:sz w:val="28"/>
        </w:rPr>
      </w:pPr>
    </w:p>
    <w:p w:rsidR="00FA52C9" w:rsidRDefault="00FA52C9">
      <w:pPr>
        <w:rPr>
          <w:sz w:val="24"/>
        </w:rPr>
      </w:pPr>
    </w:p>
    <w:p w:rsidR="00FA52C9" w:rsidRDefault="00FA52C9">
      <w:pPr>
        <w:rPr>
          <w:sz w:val="24"/>
        </w:rPr>
      </w:pPr>
    </w:p>
    <w:p w:rsidR="00FA52C9" w:rsidRDefault="00FA52C9">
      <w:pPr>
        <w:rPr>
          <w:sz w:val="24"/>
        </w:rPr>
      </w:pPr>
    </w:p>
    <w:p w:rsidR="00FA52C9" w:rsidRDefault="00FA52C9"/>
    <w:sectPr w:rsidR="00FA52C9" w:rsidSect="00A12675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C9" w:rsidRDefault="00FA52C9" w:rsidP="00DF2F0A">
      <w:r>
        <w:separator/>
      </w:r>
    </w:p>
  </w:endnote>
  <w:endnote w:type="continuationSeparator" w:id="0">
    <w:p w:rsidR="00FA52C9" w:rsidRDefault="00FA52C9" w:rsidP="00DF2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C9" w:rsidRDefault="00FA52C9" w:rsidP="00DF2F0A">
      <w:r>
        <w:separator/>
      </w:r>
    </w:p>
  </w:footnote>
  <w:footnote w:type="continuationSeparator" w:id="0">
    <w:p w:rsidR="00FA52C9" w:rsidRDefault="00FA52C9" w:rsidP="00DF2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16D"/>
    <w:rsid w:val="00020ECC"/>
    <w:rsid w:val="00025F02"/>
    <w:rsid w:val="000372A1"/>
    <w:rsid w:val="000550DE"/>
    <w:rsid w:val="00064C58"/>
    <w:rsid w:val="00066608"/>
    <w:rsid w:val="00076F0D"/>
    <w:rsid w:val="00082DA1"/>
    <w:rsid w:val="000857C8"/>
    <w:rsid w:val="00095114"/>
    <w:rsid w:val="000960B3"/>
    <w:rsid w:val="00097262"/>
    <w:rsid w:val="000A0145"/>
    <w:rsid w:val="000B138B"/>
    <w:rsid w:val="000B3BE3"/>
    <w:rsid w:val="000B7FF2"/>
    <w:rsid w:val="000C3A69"/>
    <w:rsid w:val="000D01D0"/>
    <w:rsid w:val="000D5C3D"/>
    <w:rsid w:val="000E540A"/>
    <w:rsid w:val="000E644B"/>
    <w:rsid w:val="000E71D3"/>
    <w:rsid w:val="000F1634"/>
    <w:rsid w:val="000F6AA3"/>
    <w:rsid w:val="00105366"/>
    <w:rsid w:val="0011167F"/>
    <w:rsid w:val="00116EC8"/>
    <w:rsid w:val="00130D6C"/>
    <w:rsid w:val="00131F2A"/>
    <w:rsid w:val="00134423"/>
    <w:rsid w:val="00140A32"/>
    <w:rsid w:val="00151181"/>
    <w:rsid w:val="00156039"/>
    <w:rsid w:val="00161F1D"/>
    <w:rsid w:val="00162A0F"/>
    <w:rsid w:val="00166762"/>
    <w:rsid w:val="0016683A"/>
    <w:rsid w:val="00171BE1"/>
    <w:rsid w:val="00172251"/>
    <w:rsid w:val="00174023"/>
    <w:rsid w:val="00177EED"/>
    <w:rsid w:val="00181800"/>
    <w:rsid w:val="00187F7B"/>
    <w:rsid w:val="00190F93"/>
    <w:rsid w:val="00191710"/>
    <w:rsid w:val="00194BA4"/>
    <w:rsid w:val="00196310"/>
    <w:rsid w:val="0019678B"/>
    <w:rsid w:val="0019711D"/>
    <w:rsid w:val="001A7982"/>
    <w:rsid w:val="001C5E65"/>
    <w:rsid w:val="001D3E82"/>
    <w:rsid w:val="001E7EE1"/>
    <w:rsid w:val="001F2D79"/>
    <w:rsid w:val="00202E5E"/>
    <w:rsid w:val="00212A1C"/>
    <w:rsid w:val="00222B0F"/>
    <w:rsid w:val="0022429D"/>
    <w:rsid w:val="00233F7C"/>
    <w:rsid w:val="0023548F"/>
    <w:rsid w:val="00236C96"/>
    <w:rsid w:val="002403C6"/>
    <w:rsid w:val="002449F0"/>
    <w:rsid w:val="00246117"/>
    <w:rsid w:val="00257CF1"/>
    <w:rsid w:val="00260640"/>
    <w:rsid w:val="002613A0"/>
    <w:rsid w:val="00263F68"/>
    <w:rsid w:val="00265547"/>
    <w:rsid w:val="002676C2"/>
    <w:rsid w:val="002716C3"/>
    <w:rsid w:val="00291CFF"/>
    <w:rsid w:val="002A101C"/>
    <w:rsid w:val="002A57A0"/>
    <w:rsid w:val="002A7579"/>
    <w:rsid w:val="002C715B"/>
    <w:rsid w:val="002E439B"/>
    <w:rsid w:val="002E6658"/>
    <w:rsid w:val="002F0EFC"/>
    <w:rsid w:val="002F11C6"/>
    <w:rsid w:val="002F4FEA"/>
    <w:rsid w:val="00306ABD"/>
    <w:rsid w:val="00307AF2"/>
    <w:rsid w:val="00315B47"/>
    <w:rsid w:val="00316D0B"/>
    <w:rsid w:val="00320814"/>
    <w:rsid w:val="0032382E"/>
    <w:rsid w:val="003451A0"/>
    <w:rsid w:val="00352BBB"/>
    <w:rsid w:val="0035351B"/>
    <w:rsid w:val="00357BB2"/>
    <w:rsid w:val="003619B7"/>
    <w:rsid w:val="00363EC1"/>
    <w:rsid w:val="00364EE8"/>
    <w:rsid w:val="003722E6"/>
    <w:rsid w:val="00373C5A"/>
    <w:rsid w:val="003901E4"/>
    <w:rsid w:val="003975B8"/>
    <w:rsid w:val="003A7B47"/>
    <w:rsid w:val="003B4387"/>
    <w:rsid w:val="003C347B"/>
    <w:rsid w:val="003C36C4"/>
    <w:rsid w:val="003D0B63"/>
    <w:rsid w:val="003E29E2"/>
    <w:rsid w:val="003E3E38"/>
    <w:rsid w:val="003E4537"/>
    <w:rsid w:val="003F11F4"/>
    <w:rsid w:val="003F212D"/>
    <w:rsid w:val="004018C6"/>
    <w:rsid w:val="00403137"/>
    <w:rsid w:val="004161CA"/>
    <w:rsid w:val="0042251B"/>
    <w:rsid w:val="00424E3B"/>
    <w:rsid w:val="00427627"/>
    <w:rsid w:val="00433DC4"/>
    <w:rsid w:val="0043498F"/>
    <w:rsid w:val="0043665C"/>
    <w:rsid w:val="00436894"/>
    <w:rsid w:val="004437C9"/>
    <w:rsid w:val="0044420C"/>
    <w:rsid w:val="00446E6C"/>
    <w:rsid w:val="00462B84"/>
    <w:rsid w:val="0048101D"/>
    <w:rsid w:val="00496BB1"/>
    <w:rsid w:val="004A02ED"/>
    <w:rsid w:val="004B3DE3"/>
    <w:rsid w:val="004C4937"/>
    <w:rsid w:val="004C4A79"/>
    <w:rsid w:val="004D3C51"/>
    <w:rsid w:val="004E4352"/>
    <w:rsid w:val="004F3280"/>
    <w:rsid w:val="004F3406"/>
    <w:rsid w:val="004F399B"/>
    <w:rsid w:val="00503C48"/>
    <w:rsid w:val="0050671E"/>
    <w:rsid w:val="00511C5C"/>
    <w:rsid w:val="005245C3"/>
    <w:rsid w:val="005320CD"/>
    <w:rsid w:val="00537939"/>
    <w:rsid w:val="00537B88"/>
    <w:rsid w:val="005406E4"/>
    <w:rsid w:val="005425D0"/>
    <w:rsid w:val="0054525E"/>
    <w:rsid w:val="005478E7"/>
    <w:rsid w:val="0056402F"/>
    <w:rsid w:val="005740C8"/>
    <w:rsid w:val="00584264"/>
    <w:rsid w:val="005945F1"/>
    <w:rsid w:val="0059688D"/>
    <w:rsid w:val="005A78B4"/>
    <w:rsid w:val="005B1303"/>
    <w:rsid w:val="005B7EA6"/>
    <w:rsid w:val="005D3E76"/>
    <w:rsid w:val="005E262A"/>
    <w:rsid w:val="00615800"/>
    <w:rsid w:val="00615CED"/>
    <w:rsid w:val="00615E5D"/>
    <w:rsid w:val="00621D18"/>
    <w:rsid w:val="00625F13"/>
    <w:rsid w:val="00632CAB"/>
    <w:rsid w:val="00641381"/>
    <w:rsid w:val="00643367"/>
    <w:rsid w:val="006548E5"/>
    <w:rsid w:val="0067116D"/>
    <w:rsid w:val="00677658"/>
    <w:rsid w:val="00686049"/>
    <w:rsid w:val="00687659"/>
    <w:rsid w:val="0069489C"/>
    <w:rsid w:val="00696C55"/>
    <w:rsid w:val="006A5DD8"/>
    <w:rsid w:val="006B2218"/>
    <w:rsid w:val="006D197F"/>
    <w:rsid w:val="006D4308"/>
    <w:rsid w:val="006D5BF0"/>
    <w:rsid w:val="006D62FB"/>
    <w:rsid w:val="006F2531"/>
    <w:rsid w:val="006F5526"/>
    <w:rsid w:val="00707FD6"/>
    <w:rsid w:val="00725B05"/>
    <w:rsid w:val="00730AB6"/>
    <w:rsid w:val="007419ED"/>
    <w:rsid w:val="00756BFD"/>
    <w:rsid w:val="007664A7"/>
    <w:rsid w:val="007908DA"/>
    <w:rsid w:val="00793DE7"/>
    <w:rsid w:val="00794B27"/>
    <w:rsid w:val="00796314"/>
    <w:rsid w:val="007B622D"/>
    <w:rsid w:val="007C5AD9"/>
    <w:rsid w:val="007D0822"/>
    <w:rsid w:val="007D1CEE"/>
    <w:rsid w:val="007D5946"/>
    <w:rsid w:val="007D679B"/>
    <w:rsid w:val="008043EF"/>
    <w:rsid w:val="00815637"/>
    <w:rsid w:val="00821825"/>
    <w:rsid w:val="00831B80"/>
    <w:rsid w:val="008344B3"/>
    <w:rsid w:val="0083532E"/>
    <w:rsid w:val="008371AC"/>
    <w:rsid w:val="0084394F"/>
    <w:rsid w:val="00854454"/>
    <w:rsid w:val="00861B3F"/>
    <w:rsid w:val="00861DE7"/>
    <w:rsid w:val="008629D6"/>
    <w:rsid w:val="00863443"/>
    <w:rsid w:val="0088130C"/>
    <w:rsid w:val="0088262F"/>
    <w:rsid w:val="00894219"/>
    <w:rsid w:val="008A19C2"/>
    <w:rsid w:val="008A1BD7"/>
    <w:rsid w:val="008A672B"/>
    <w:rsid w:val="008B5BBD"/>
    <w:rsid w:val="008D2536"/>
    <w:rsid w:val="008E1C36"/>
    <w:rsid w:val="008F3746"/>
    <w:rsid w:val="008F4C36"/>
    <w:rsid w:val="00907E71"/>
    <w:rsid w:val="00910B24"/>
    <w:rsid w:val="00915C57"/>
    <w:rsid w:val="0092239D"/>
    <w:rsid w:val="00927C62"/>
    <w:rsid w:val="00931E2D"/>
    <w:rsid w:val="00932856"/>
    <w:rsid w:val="00934561"/>
    <w:rsid w:val="0094026D"/>
    <w:rsid w:val="0094056A"/>
    <w:rsid w:val="00952BF2"/>
    <w:rsid w:val="009553A6"/>
    <w:rsid w:val="00961F4D"/>
    <w:rsid w:val="009636E7"/>
    <w:rsid w:val="009649F0"/>
    <w:rsid w:val="00966D7A"/>
    <w:rsid w:val="00987F1F"/>
    <w:rsid w:val="00991229"/>
    <w:rsid w:val="00994A0A"/>
    <w:rsid w:val="00994F2E"/>
    <w:rsid w:val="009B33E9"/>
    <w:rsid w:val="009C4BF1"/>
    <w:rsid w:val="009C7214"/>
    <w:rsid w:val="009D621F"/>
    <w:rsid w:val="00A12675"/>
    <w:rsid w:val="00A15EFA"/>
    <w:rsid w:val="00A20ED2"/>
    <w:rsid w:val="00A319FD"/>
    <w:rsid w:val="00A34DCE"/>
    <w:rsid w:val="00A53287"/>
    <w:rsid w:val="00A56267"/>
    <w:rsid w:val="00A57F76"/>
    <w:rsid w:val="00A61C67"/>
    <w:rsid w:val="00A6537D"/>
    <w:rsid w:val="00A725A3"/>
    <w:rsid w:val="00A77B6D"/>
    <w:rsid w:val="00A93C07"/>
    <w:rsid w:val="00AD1881"/>
    <w:rsid w:val="00AE62A1"/>
    <w:rsid w:val="00AF13B8"/>
    <w:rsid w:val="00AF30AE"/>
    <w:rsid w:val="00AF4559"/>
    <w:rsid w:val="00AF4E27"/>
    <w:rsid w:val="00B02C28"/>
    <w:rsid w:val="00B03122"/>
    <w:rsid w:val="00B135FD"/>
    <w:rsid w:val="00B1499C"/>
    <w:rsid w:val="00B33245"/>
    <w:rsid w:val="00B43226"/>
    <w:rsid w:val="00B44B57"/>
    <w:rsid w:val="00B55995"/>
    <w:rsid w:val="00B60E1A"/>
    <w:rsid w:val="00B7280C"/>
    <w:rsid w:val="00B7535E"/>
    <w:rsid w:val="00B805C7"/>
    <w:rsid w:val="00B95B15"/>
    <w:rsid w:val="00BB1156"/>
    <w:rsid w:val="00BC0789"/>
    <w:rsid w:val="00BC5E48"/>
    <w:rsid w:val="00BD0540"/>
    <w:rsid w:val="00BD27EA"/>
    <w:rsid w:val="00BD3FAC"/>
    <w:rsid w:val="00BE25D8"/>
    <w:rsid w:val="00BE37F0"/>
    <w:rsid w:val="00BF03BA"/>
    <w:rsid w:val="00BF55B6"/>
    <w:rsid w:val="00C0172D"/>
    <w:rsid w:val="00C0298B"/>
    <w:rsid w:val="00C042F5"/>
    <w:rsid w:val="00C1417F"/>
    <w:rsid w:val="00C14F85"/>
    <w:rsid w:val="00C15983"/>
    <w:rsid w:val="00C16079"/>
    <w:rsid w:val="00C35FA3"/>
    <w:rsid w:val="00C404C1"/>
    <w:rsid w:val="00C52B76"/>
    <w:rsid w:val="00C6648E"/>
    <w:rsid w:val="00C83CA4"/>
    <w:rsid w:val="00C8659B"/>
    <w:rsid w:val="00C91CC5"/>
    <w:rsid w:val="00C94FE5"/>
    <w:rsid w:val="00CA0CE1"/>
    <w:rsid w:val="00CA147D"/>
    <w:rsid w:val="00CA1BA1"/>
    <w:rsid w:val="00CA7AF3"/>
    <w:rsid w:val="00CB2294"/>
    <w:rsid w:val="00CB4C9C"/>
    <w:rsid w:val="00CB7C0D"/>
    <w:rsid w:val="00CC60F4"/>
    <w:rsid w:val="00CD172B"/>
    <w:rsid w:val="00CD4567"/>
    <w:rsid w:val="00CD458F"/>
    <w:rsid w:val="00CF108F"/>
    <w:rsid w:val="00CF2987"/>
    <w:rsid w:val="00CF6751"/>
    <w:rsid w:val="00D006F0"/>
    <w:rsid w:val="00D01036"/>
    <w:rsid w:val="00D12E8B"/>
    <w:rsid w:val="00D23A8D"/>
    <w:rsid w:val="00D300C6"/>
    <w:rsid w:val="00D32972"/>
    <w:rsid w:val="00D340BE"/>
    <w:rsid w:val="00D37BA6"/>
    <w:rsid w:val="00D50388"/>
    <w:rsid w:val="00D511CF"/>
    <w:rsid w:val="00D66270"/>
    <w:rsid w:val="00D724A5"/>
    <w:rsid w:val="00D76C34"/>
    <w:rsid w:val="00D84AE6"/>
    <w:rsid w:val="00D94E33"/>
    <w:rsid w:val="00DA6A12"/>
    <w:rsid w:val="00DB4109"/>
    <w:rsid w:val="00DB6C8F"/>
    <w:rsid w:val="00DC0093"/>
    <w:rsid w:val="00DC0FAC"/>
    <w:rsid w:val="00DC1442"/>
    <w:rsid w:val="00DC2374"/>
    <w:rsid w:val="00DD6882"/>
    <w:rsid w:val="00DE1B4B"/>
    <w:rsid w:val="00DE3129"/>
    <w:rsid w:val="00DE7C9E"/>
    <w:rsid w:val="00DF2F0A"/>
    <w:rsid w:val="00DF697A"/>
    <w:rsid w:val="00DF6EC7"/>
    <w:rsid w:val="00E058E1"/>
    <w:rsid w:val="00E4212E"/>
    <w:rsid w:val="00E45270"/>
    <w:rsid w:val="00E6179C"/>
    <w:rsid w:val="00E626FC"/>
    <w:rsid w:val="00E72207"/>
    <w:rsid w:val="00E765F2"/>
    <w:rsid w:val="00E82B51"/>
    <w:rsid w:val="00E85789"/>
    <w:rsid w:val="00E90F76"/>
    <w:rsid w:val="00EB588D"/>
    <w:rsid w:val="00EC0829"/>
    <w:rsid w:val="00EC105E"/>
    <w:rsid w:val="00EE2090"/>
    <w:rsid w:val="00F055F8"/>
    <w:rsid w:val="00F11189"/>
    <w:rsid w:val="00F124FC"/>
    <w:rsid w:val="00F14213"/>
    <w:rsid w:val="00F15961"/>
    <w:rsid w:val="00F24F68"/>
    <w:rsid w:val="00F345CB"/>
    <w:rsid w:val="00F406F3"/>
    <w:rsid w:val="00F42878"/>
    <w:rsid w:val="00F4707D"/>
    <w:rsid w:val="00F5181B"/>
    <w:rsid w:val="00F66CC8"/>
    <w:rsid w:val="00F75AF0"/>
    <w:rsid w:val="00F76A49"/>
    <w:rsid w:val="00F87C16"/>
    <w:rsid w:val="00F935C5"/>
    <w:rsid w:val="00FA006D"/>
    <w:rsid w:val="00FA52C9"/>
    <w:rsid w:val="00FB4031"/>
    <w:rsid w:val="00FB69CD"/>
    <w:rsid w:val="00FD5B24"/>
    <w:rsid w:val="00FD7DBA"/>
    <w:rsid w:val="00FE0335"/>
    <w:rsid w:val="00FE15D3"/>
    <w:rsid w:val="00FE415E"/>
    <w:rsid w:val="00FF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F2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F2F0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F2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2F0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50</Words>
  <Characters>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同意接收毕业生实习的函（模板）</dc:title>
  <dc:subject/>
  <dc:creator>未定义</dc:creator>
  <cp:keywords/>
  <dc:description/>
  <cp:lastModifiedBy>微软用户</cp:lastModifiedBy>
  <cp:revision>2</cp:revision>
  <dcterms:created xsi:type="dcterms:W3CDTF">2016-02-23T00:22:00Z</dcterms:created>
  <dcterms:modified xsi:type="dcterms:W3CDTF">2016-02-23T00:22:00Z</dcterms:modified>
</cp:coreProperties>
</file>