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5F08" w:rsidRPr="00D80081" w:rsidRDefault="004A5F08" w:rsidP="004746A5">
      <w:pPr>
        <w:spacing w:line="360" w:lineRule="auto"/>
        <w:jc w:val="center"/>
        <w:rPr>
          <w:b/>
          <w:sz w:val="28"/>
          <w:szCs w:val="21"/>
        </w:rPr>
      </w:pPr>
      <w:r w:rsidRPr="00D80081">
        <w:rPr>
          <w:rFonts w:hint="eastAsia"/>
          <w:b/>
          <w:sz w:val="28"/>
          <w:szCs w:val="21"/>
        </w:rPr>
        <w:t>扬州大学毕业论文设计系统</w:t>
      </w:r>
    </w:p>
    <w:p w:rsidR="004A5F08" w:rsidRDefault="004A5F08" w:rsidP="004746A5">
      <w:pPr>
        <w:spacing w:line="360" w:lineRule="auto"/>
        <w:jc w:val="center"/>
        <w:rPr>
          <w:b/>
          <w:szCs w:val="21"/>
        </w:rPr>
      </w:pPr>
    </w:p>
    <w:p w:rsidR="004A5F08" w:rsidRDefault="004A5F08" w:rsidP="004746A5">
      <w:pPr>
        <w:spacing w:line="360" w:lineRule="auto"/>
        <w:rPr>
          <w:szCs w:val="21"/>
        </w:rPr>
      </w:pPr>
      <w:r>
        <w:rPr>
          <w:rFonts w:hint="eastAsia"/>
          <w:szCs w:val="21"/>
        </w:rPr>
        <w:t>网址：</w:t>
      </w:r>
      <w:r>
        <w:rPr>
          <w:szCs w:val="21"/>
        </w:rPr>
        <w:t>melab.yzu.edu.cn</w:t>
      </w:r>
      <w:r>
        <w:rPr>
          <w:rFonts w:hint="eastAsia"/>
          <w:szCs w:val="21"/>
        </w:rPr>
        <w:t>，左上角选择动物科学与技术学院，并点击确定。</w:t>
      </w:r>
    </w:p>
    <w:p w:rsidR="004A5F08" w:rsidRDefault="004A5F08" w:rsidP="004746A5">
      <w:pPr>
        <w:spacing w:line="360" w:lineRule="auto"/>
        <w:rPr>
          <w:szCs w:val="21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s1026" type="#_x0000_t75" style="position:absolute;left:0;text-align:left;margin-left:15.5pt;margin-top:3.3pt;width:329.85pt;height:185.5pt;z-index:251658240;visibility:visible">
            <v:imagedata r:id="rId6" o:title=""/>
          </v:shape>
        </w:pict>
      </w:r>
    </w:p>
    <w:p w:rsidR="004A5F08" w:rsidRDefault="004A5F08" w:rsidP="004746A5">
      <w:pPr>
        <w:spacing w:line="360" w:lineRule="auto"/>
        <w:rPr>
          <w:szCs w:val="21"/>
        </w:rPr>
      </w:pPr>
    </w:p>
    <w:p w:rsidR="004A5F08" w:rsidRDefault="004A5F08" w:rsidP="004746A5">
      <w:pPr>
        <w:spacing w:line="360" w:lineRule="auto"/>
        <w:rPr>
          <w:szCs w:val="21"/>
        </w:rPr>
      </w:pPr>
    </w:p>
    <w:p w:rsidR="004A5F08" w:rsidRDefault="004A5F08" w:rsidP="004746A5">
      <w:pPr>
        <w:spacing w:line="360" w:lineRule="auto"/>
        <w:rPr>
          <w:szCs w:val="21"/>
        </w:rPr>
      </w:pPr>
    </w:p>
    <w:p w:rsidR="004A5F08" w:rsidRDefault="004A5F08" w:rsidP="004746A5">
      <w:pPr>
        <w:spacing w:line="360" w:lineRule="auto"/>
        <w:rPr>
          <w:szCs w:val="21"/>
        </w:rPr>
      </w:pPr>
    </w:p>
    <w:p w:rsidR="004A5F08" w:rsidRDefault="004A5F08" w:rsidP="004746A5">
      <w:pPr>
        <w:spacing w:line="360" w:lineRule="auto"/>
        <w:rPr>
          <w:szCs w:val="21"/>
        </w:rPr>
      </w:pPr>
    </w:p>
    <w:p w:rsidR="004A5F08" w:rsidRDefault="004A5F08" w:rsidP="004746A5">
      <w:pPr>
        <w:spacing w:line="360" w:lineRule="auto"/>
        <w:rPr>
          <w:szCs w:val="21"/>
        </w:rPr>
      </w:pPr>
    </w:p>
    <w:p w:rsidR="004A5F08" w:rsidRDefault="004A5F08" w:rsidP="004746A5">
      <w:pPr>
        <w:spacing w:line="360" w:lineRule="auto"/>
        <w:rPr>
          <w:szCs w:val="21"/>
        </w:rPr>
      </w:pPr>
    </w:p>
    <w:p w:rsidR="004A5F08" w:rsidRDefault="004A5F08" w:rsidP="004746A5">
      <w:pPr>
        <w:spacing w:line="360" w:lineRule="auto"/>
        <w:rPr>
          <w:szCs w:val="21"/>
        </w:rPr>
      </w:pPr>
      <w:r>
        <w:rPr>
          <w:noProof/>
        </w:rPr>
        <w:pict>
          <v:shape id="图片 2" o:spid="_x0000_s1027" type="#_x0000_t75" style="position:absolute;left:0;text-align:left;margin-left:15.5pt;margin-top:19.95pt;width:345pt;height:194pt;z-index:251659264;visibility:visible">
            <v:imagedata r:id="rId7" o:title=""/>
          </v:shape>
        </w:pict>
      </w:r>
    </w:p>
    <w:p w:rsidR="004A5F08" w:rsidRDefault="004A5F08" w:rsidP="004746A5">
      <w:pPr>
        <w:spacing w:line="360" w:lineRule="auto"/>
        <w:rPr>
          <w:szCs w:val="21"/>
        </w:rPr>
      </w:pPr>
    </w:p>
    <w:p w:rsidR="004A5F08" w:rsidRDefault="004A5F08" w:rsidP="004746A5">
      <w:pPr>
        <w:spacing w:line="360" w:lineRule="auto"/>
        <w:rPr>
          <w:szCs w:val="21"/>
        </w:rPr>
      </w:pPr>
    </w:p>
    <w:p w:rsidR="004A5F08" w:rsidRDefault="004A5F08" w:rsidP="004746A5">
      <w:pPr>
        <w:spacing w:line="360" w:lineRule="auto"/>
        <w:rPr>
          <w:szCs w:val="21"/>
        </w:rPr>
      </w:pPr>
    </w:p>
    <w:p w:rsidR="004A5F08" w:rsidRDefault="004A5F08" w:rsidP="004746A5">
      <w:pPr>
        <w:spacing w:line="360" w:lineRule="auto"/>
        <w:rPr>
          <w:szCs w:val="21"/>
        </w:rPr>
      </w:pPr>
    </w:p>
    <w:p w:rsidR="004A5F08" w:rsidRDefault="004A5F08" w:rsidP="004746A5">
      <w:pPr>
        <w:spacing w:line="360" w:lineRule="auto"/>
        <w:rPr>
          <w:szCs w:val="21"/>
        </w:rPr>
      </w:pPr>
    </w:p>
    <w:p w:rsidR="004A5F08" w:rsidRDefault="004A5F08" w:rsidP="004746A5">
      <w:pPr>
        <w:spacing w:line="360" w:lineRule="auto"/>
        <w:rPr>
          <w:szCs w:val="21"/>
        </w:rPr>
      </w:pPr>
    </w:p>
    <w:p w:rsidR="004A5F08" w:rsidRDefault="004A5F08" w:rsidP="004746A5">
      <w:pPr>
        <w:spacing w:line="360" w:lineRule="auto"/>
        <w:rPr>
          <w:szCs w:val="21"/>
        </w:rPr>
      </w:pPr>
    </w:p>
    <w:p w:rsidR="004A5F08" w:rsidRDefault="004A5F08" w:rsidP="004746A5">
      <w:pPr>
        <w:spacing w:line="360" w:lineRule="auto"/>
        <w:rPr>
          <w:szCs w:val="21"/>
        </w:rPr>
      </w:pPr>
    </w:p>
    <w:p w:rsidR="004A5F08" w:rsidRDefault="004A5F08" w:rsidP="004746A5">
      <w:pPr>
        <w:spacing w:line="360" w:lineRule="auto"/>
        <w:rPr>
          <w:szCs w:val="21"/>
        </w:rPr>
      </w:pPr>
    </w:p>
    <w:p w:rsidR="004A5F08" w:rsidRPr="00EC0C2D" w:rsidRDefault="004A5F08" w:rsidP="004746A5">
      <w:pPr>
        <w:spacing w:line="360" w:lineRule="auto"/>
        <w:rPr>
          <w:sz w:val="24"/>
          <w:szCs w:val="24"/>
        </w:rPr>
      </w:pPr>
      <w:r w:rsidRPr="00EC0C2D">
        <w:rPr>
          <w:rFonts w:hint="eastAsia"/>
          <w:sz w:val="24"/>
          <w:szCs w:val="24"/>
        </w:rPr>
        <w:t>教师统一使用教务编号登录，学生使用学号登录。所有教师和学生的初始密码均为：</w:t>
      </w:r>
      <w:r w:rsidRPr="00EC0C2D">
        <w:rPr>
          <w:sz w:val="24"/>
          <w:szCs w:val="24"/>
        </w:rPr>
        <w:t>123456</w:t>
      </w:r>
      <w:r w:rsidRPr="00EC0C2D">
        <w:rPr>
          <w:rFonts w:hint="eastAsia"/>
          <w:sz w:val="24"/>
          <w:szCs w:val="24"/>
        </w:rPr>
        <w:t>，</w:t>
      </w:r>
      <w:r w:rsidRPr="00EC0C2D">
        <w:rPr>
          <w:sz w:val="24"/>
          <w:szCs w:val="24"/>
        </w:rPr>
        <w:t> </w:t>
      </w:r>
      <w:r w:rsidRPr="00EC0C2D">
        <w:rPr>
          <w:rFonts w:hint="eastAsia"/>
          <w:sz w:val="24"/>
          <w:szCs w:val="24"/>
        </w:rPr>
        <w:t>登录后可自行修改，密码长度小于等于九位即可。</w:t>
      </w:r>
    </w:p>
    <w:p w:rsidR="004A5F08" w:rsidRPr="00EC0C2D" w:rsidRDefault="004A5F08" w:rsidP="004746A5">
      <w:pPr>
        <w:spacing w:line="360" w:lineRule="auto"/>
        <w:rPr>
          <w:sz w:val="24"/>
          <w:szCs w:val="24"/>
        </w:rPr>
      </w:pPr>
      <w:r w:rsidRPr="00EC0C2D">
        <w:rPr>
          <w:rFonts w:hint="eastAsia"/>
          <w:sz w:val="24"/>
          <w:szCs w:val="24"/>
        </w:rPr>
        <w:t>具体使用方法见软件说明书（附件）。</w:t>
      </w:r>
    </w:p>
    <w:p w:rsidR="004A5F08" w:rsidRDefault="004A5F08" w:rsidP="004746A5">
      <w:pPr>
        <w:spacing w:line="360" w:lineRule="auto"/>
      </w:pPr>
      <w:r w:rsidRPr="00EC0C2D">
        <w:rPr>
          <w:rFonts w:hint="eastAsia"/>
          <w:sz w:val="24"/>
          <w:szCs w:val="24"/>
        </w:rPr>
        <w:t>目前无教务编号的教师，请与</w:t>
      </w:r>
      <w:r>
        <w:rPr>
          <w:rFonts w:hint="eastAsia"/>
          <w:sz w:val="24"/>
          <w:szCs w:val="24"/>
        </w:rPr>
        <w:t>胡继娟</w:t>
      </w:r>
      <w:bookmarkStart w:id="0" w:name="_GoBack"/>
      <w:bookmarkEnd w:id="0"/>
      <w:r w:rsidRPr="00EC0C2D">
        <w:rPr>
          <w:rFonts w:hint="eastAsia"/>
          <w:sz w:val="24"/>
          <w:szCs w:val="24"/>
        </w:rPr>
        <w:t>老师联系。</w:t>
      </w:r>
      <w:r w:rsidRPr="00EC0C2D">
        <w:rPr>
          <w:sz w:val="24"/>
          <w:szCs w:val="24"/>
        </w:rPr>
        <w:br/>
      </w:r>
      <w:r>
        <w:rPr>
          <w:szCs w:val="21"/>
        </w:rPr>
        <w:br/>
      </w:r>
    </w:p>
    <w:sectPr w:rsidR="004A5F08" w:rsidSect="00DB33D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A5F08" w:rsidRDefault="004A5F08" w:rsidP="00544A11">
      <w:r>
        <w:separator/>
      </w:r>
    </w:p>
  </w:endnote>
  <w:endnote w:type="continuationSeparator" w:id="0">
    <w:p w:rsidR="004A5F08" w:rsidRDefault="004A5F08" w:rsidP="00544A1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A5F08" w:rsidRDefault="004A5F08" w:rsidP="00544A11">
      <w:r>
        <w:separator/>
      </w:r>
    </w:p>
  </w:footnote>
  <w:footnote w:type="continuationSeparator" w:id="0">
    <w:p w:rsidR="004A5F08" w:rsidRDefault="004A5F08" w:rsidP="00544A11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746A5"/>
    <w:rsid w:val="0004706C"/>
    <w:rsid w:val="00066296"/>
    <w:rsid w:val="000819B1"/>
    <w:rsid w:val="0014287F"/>
    <w:rsid w:val="002654F6"/>
    <w:rsid w:val="002D6515"/>
    <w:rsid w:val="002F1314"/>
    <w:rsid w:val="003B0CC2"/>
    <w:rsid w:val="004746A5"/>
    <w:rsid w:val="004A5F08"/>
    <w:rsid w:val="004E5278"/>
    <w:rsid w:val="004F226C"/>
    <w:rsid w:val="00544A11"/>
    <w:rsid w:val="005E433C"/>
    <w:rsid w:val="00614CB6"/>
    <w:rsid w:val="00682233"/>
    <w:rsid w:val="00695EB5"/>
    <w:rsid w:val="00750BF5"/>
    <w:rsid w:val="007A6F9B"/>
    <w:rsid w:val="008F1798"/>
    <w:rsid w:val="009C417C"/>
    <w:rsid w:val="009E0E0E"/>
    <w:rsid w:val="00A56C55"/>
    <w:rsid w:val="00AB0E94"/>
    <w:rsid w:val="00AF688E"/>
    <w:rsid w:val="00B371E3"/>
    <w:rsid w:val="00C064EB"/>
    <w:rsid w:val="00C95CBB"/>
    <w:rsid w:val="00CA5930"/>
    <w:rsid w:val="00CD4F34"/>
    <w:rsid w:val="00D1149E"/>
    <w:rsid w:val="00D80081"/>
    <w:rsid w:val="00DA6C91"/>
    <w:rsid w:val="00DB33D9"/>
    <w:rsid w:val="00E01043"/>
    <w:rsid w:val="00EC0C2D"/>
    <w:rsid w:val="00FB1302"/>
    <w:rsid w:val="00FE34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B33D9"/>
    <w:pPr>
      <w:widowControl w:val="0"/>
      <w:jc w:val="both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544A1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locked/>
    <w:rsid w:val="00544A11"/>
    <w:rPr>
      <w:rFonts w:cs="Times New Roman"/>
      <w:sz w:val="18"/>
      <w:szCs w:val="18"/>
    </w:rPr>
  </w:style>
  <w:style w:type="paragraph" w:styleId="Footer">
    <w:name w:val="footer"/>
    <w:basedOn w:val="Normal"/>
    <w:link w:val="FooterChar"/>
    <w:uiPriority w:val="99"/>
    <w:rsid w:val="00544A1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locked/>
    <w:rsid w:val="00544A11"/>
    <w:rPr>
      <w:rFonts w:cs="Times New Roman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rsid w:val="00614CB6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14CB6"/>
    <w:rPr>
      <w:rFonts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0</TotalTime>
  <Pages>1</Pages>
  <Words>27</Words>
  <Characters>159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扬州大学毕业论文设计系统</dc:title>
  <dc:subject/>
  <dc:creator>yzdxm</dc:creator>
  <cp:keywords/>
  <dc:description/>
  <cp:lastModifiedBy>微软用户</cp:lastModifiedBy>
  <cp:revision>2</cp:revision>
  <dcterms:created xsi:type="dcterms:W3CDTF">2016-02-23T00:23:00Z</dcterms:created>
  <dcterms:modified xsi:type="dcterms:W3CDTF">2016-02-23T00:23:00Z</dcterms:modified>
</cp:coreProperties>
</file>